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Ilford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Ilford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Ilford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Ilford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Ilford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Ilford North are estimated to have a score of 1-2 on the PGSI (low-risk gambling), whilst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60.9% </w:t>
      </w:r>
      <w:r w:rsidRPr="004747BF">
        <w:rPr>
          <w:rFonts w:ascii="Libre Franklin Light" w:eastAsia="Times New Roman" w:hAnsi="Libre Franklin Light" w:cs="Calibri Light"/>
        </w:rPr>
        <w:t xml:space="preserve">of those respondents classified as PGSI 8+ in Ilford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Ilford North is estimated to be </w:t>
      </w:r>
      <w:r w:rsidRPr="00773DF7">
        <w:rPr>
          <w:rFonts w:ascii="Libre Franklin Light" w:eastAsia="Times New Roman" w:hAnsi="Libre Franklin Light" w:cs="Calibri Light"/>
          <w:b/>
          <w:bCs/>
          <w:color w:val="C45911" w:themeColor="accent2" w:themeShade="BF"/>
        </w:rPr>
        <w:t xml:space="preserve">£3,124,249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Ilford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Ilford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Ilford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Ilford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Ilford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Ilford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Ilford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Ilford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Ilford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Ilford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Ilford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12.1%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Ilford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Ilford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Ilford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Ilford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Ilford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£3,124,249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Ilford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£50,889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£1,052,411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£75,391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£21,204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£38,873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£1,885,481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£3,124,249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Ilford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Ilford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Ilford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Ilford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67.1%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Ilford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Ilford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Ilford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Ilford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Ilford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67.1%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Ilford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Ilford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Ilford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4F43F82-8670-4FEB-8F5D-5AAF890DA99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